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B84C6" w14:textId="77777777" w:rsidR="00BB0933" w:rsidRDefault="00BB0933" w:rsidP="00BB09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WARDE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7ED1A73F" w14:textId="77777777" w:rsidR="00BB0933" w:rsidRDefault="00BB0933" w:rsidP="00BB0933">
      <w:pPr>
        <w:pStyle w:val="NoSpacing"/>
        <w:rPr>
          <w:rFonts w:cs="Times New Roman"/>
          <w:szCs w:val="24"/>
        </w:rPr>
      </w:pPr>
    </w:p>
    <w:p w14:paraId="4C0A1DE3" w14:textId="77777777" w:rsidR="00BB0933" w:rsidRDefault="00BB0933" w:rsidP="00BB0933">
      <w:pPr>
        <w:pStyle w:val="NoSpacing"/>
        <w:rPr>
          <w:rFonts w:cs="Times New Roman"/>
          <w:szCs w:val="24"/>
        </w:rPr>
      </w:pPr>
    </w:p>
    <w:p w14:paraId="3B296D00" w14:textId="77777777" w:rsidR="00BB0933" w:rsidRDefault="00BB0933" w:rsidP="00BB09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Jul.</w:t>
      </w:r>
      <w:r>
        <w:rPr>
          <w:rFonts w:cs="Times New Roman"/>
          <w:szCs w:val="24"/>
        </w:rPr>
        <w:tab/>
        <w:t>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Lindsey, Suffolk,</w:t>
      </w:r>
    </w:p>
    <w:p w14:paraId="3F47632E" w14:textId="77777777" w:rsidR="00BB0933" w:rsidRDefault="00BB0933" w:rsidP="00BB09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Sir Roger de Beauchamp.</w:t>
      </w:r>
    </w:p>
    <w:p w14:paraId="30B4AECF" w14:textId="77777777" w:rsidR="00BB0933" w:rsidRDefault="00BB0933" w:rsidP="00BB09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https://inquisitionspostmortem.ac.uk/view/inquisition/19-074/79</w:t>
        </w:r>
      </w:hyperlink>
      <w:r>
        <w:rPr>
          <w:rFonts w:cs="Times New Roman"/>
          <w:szCs w:val="24"/>
        </w:rPr>
        <w:t xml:space="preserve"> )</w:t>
      </w:r>
    </w:p>
    <w:p w14:paraId="1EA2FF89" w14:textId="77777777" w:rsidR="00BB0933" w:rsidRDefault="00BB0933" w:rsidP="00BB0933">
      <w:pPr>
        <w:pStyle w:val="NoSpacing"/>
        <w:rPr>
          <w:rFonts w:cs="Times New Roman"/>
          <w:szCs w:val="24"/>
        </w:rPr>
      </w:pPr>
    </w:p>
    <w:p w14:paraId="6E31F76B" w14:textId="77777777" w:rsidR="00BB0933" w:rsidRDefault="00BB0933" w:rsidP="00BB0933">
      <w:pPr>
        <w:pStyle w:val="NoSpacing"/>
        <w:rPr>
          <w:rFonts w:cs="Times New Roman"/>
          <w:szCs w:val="24"/>
        </w:rPr>
      </w:pPr>
    </w:p>
    <w:p w14:paraId="0DEDBD1C" w14:textId="77777777" w:rsidR="00BB0933" w:rsidRDefault="00BB0933" w:rsidP="00BB09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2023</w:t>
      </w:r>
    </w:p>
    <w:p w14:paraId="4F39E8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663E8" w14:textId="77777777" w:rsidR="00BB0933" w:rsidRDefault="00BB0933" w:rsidP="009139A6">
      <w:r>
        <w:separator/>
      </w:r>
    </w:p>
  </w:endnote>
  <w:endnote w:type="continuationSeparator" w:id="0">
    <w:p w14:paraId="272AF136" w14:textId="77777777" w:rsidR="00BB0933" w:rsidRDefault="00BB09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63E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A61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B0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0788D" w14:textId="77777777" w:rsidR="00BB0933" w:rsidRDefault="00BB0933" w:rsidP="009139A6">
      <w:r>
        <w:separator/>
      </w:r>
    </w:p>
  </w:footnote>
  <w:footnote w:type="continuationSeparator" w:id="0">
    <w:p w14:paraId="436A6FED" w14:textId="77777777" w:rsidR="00BB0933" w:rsidRDefault="00BB09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0C3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06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CA4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93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B093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B3C76"/>
  <w15:chartTrackingRefBased/>
  <w15:docId w15:val="{92F9C8C4-B39B-4700-8E7B-D648AE66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09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74/7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2023-12-10T16:30:00Z</dcterms:created>
  <dcterms:modified xsi:type="dcterms:W3CDTF">2023-12-10T16:30:00Z</dcterms:modified>
</cp:coreProperties>
</file>